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02B" w:rsidRPr="00EA502B" w:rsidRDefault="00EA502B" w:rsidP="00EA502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  <w:r w:rsidRPr="00EA502B">
        <w:rPr>
          <w:rFonts w:ascii="Times New Roman" w:eastAsia="Times New Roman" w:hAnsi="Times New Roman" w:cs="Times New Roman"/>
          <w:noProof/>
          <w:sz w:val="20"/>
          <w:szCs w:val="20"/>
          <w:lang w:eastAsia="ro-RO"/>
        </w:rPr>
        <w:drawing>
          <wp:anchor distT="0" distB="0" distL="114300" distR="114300" simplePos="0" relativeHeight="251659264" behindDoc="1" locked="0" layoutInCell="1" allowOverlap="1" wp14:anchorId="76BFDF19" wp14:editId="39DEB59F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502B" w:rsidRPr="00EA502B" w:rsidRDefault="00EA502B" w:rsidP="00EA50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</w:pPr>
      <w:r w:rsidRPr="00EA502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>MINISTERUL EDUCATIEI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 xml:space="preserve"> SI CERCETARII STIINTIFICE</w:t>
      </w:r>
      <w:bookmarkStart w:id="0" w:name="_GoBack"/>
      <w:bookmarkEnd w:id="0"/>
    </w:p>
    <w:p w:rsidR="00EA502B" w:rsidRPr="00EA502B" w:rsidRDefault="00EA502B" w:rsidP="00EA502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it-IT"/>
        </w:rPr>
      </w:pPr>
      <w:r w:rsidRPr="00EA502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ab/>
      </w:r>
      <w:r w:rsidRPr="00EA502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ab/>
      </w:r>
      <w:r w:rsidRPr="00EA502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ab/>
      </w:r>
      <w:r w:rsidRPr="00EA502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ab/>
        <w:t xml:space="preserve">       </w:t>
      </w:r>
      <w:r w:rsidRPr="00EA502B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EA502B" w:rsidRPr="00EA502B" w:rsidRDefault="00EA502B" w:rsidP="00EA50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EA502B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 xml:space="preserve">                                              </w:t>
      </w:r>
      <w:r w:rsidRPr="00EA502B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it-IT"/>
        </w:rPr>
        <w:t>COLEGIUL TEHNIC DE TRANSPORT FEROVI</w:t>
      </w:r>
      <w:r w:rsidRPr="00EA502B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AR     </w:t>
      </w:r>
    </w:p>
    <w:p w:rsidR="00EA502B" w:rsidRPr="00EA502B" w:rsidRDefault="00EA502B" w:rsidP="00EA502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it-IT"/>
        </w:rPr>
      </w:pPr>
      <w:r w:rsidRPr="00EA502B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                                               </w:t>
      </w:r>
      <w:r w:rsidRPr="00EA502B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it-IT"/>
        </w:rPr>
        <w:t>« ANGHEL SALIGNY » SIMERIA</w:t>
      </w:r>
      <w:r w:rsidRPr="00EA502B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         </w:t>
      </w:r>
    </w:p>
    <w:p w:rsidR="00EA502B" w:rsidRPr="00EA502B" w:rsidRDefault="00EA502B" w:rsidP="00EA50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EA502B">
        <w:rPr>
          <w:rFonts w:ascii="Times New Roman" w:eastAsia="Times New Roman" w:hAnsi="Times New Roman" w:cs="Times New Roman"/>
          <w:b/>
          <w:bCs/>
          <w:noProof/>
          <w:sz w:val="16"/>
          <w:szCs w:val="16"/>
          <w:lang w:eastAsia="ro-RO"/>
        </w:rPr>
        <mc:AlternateContent>
          <mc:Choice Requires="wps">
            <w:drawing>
              <wp:inline distT="0" distB="0" distL="0" distR="0">
                <wp:extent cx="1114425" cy="266700"/>
                <wp:effectExtent l="38100" t="38100" r="9525" b="9525"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114425" cy="2667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502B" w:rsidRPr="0075157D" w:rsidRDefault="00EA502B" w:rsidP="00EA502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</w:pPr>
                            <w:r w:rsidRPr="00EA502B">
                              <w:rPr>
                                <w:color w:val="CBCBCB"/>
                                <w:sz w:val="32"/>
                                <w:szCs w:val="32"/>
                                <w14:textFill>
                                  <w14:gradFill>
                                    <w14:gsLst>
                                      <w14:gs w14:pos="0">
                                        <w14:srgbClr w14:val="CBCBCB"/>
                                      </w14:gs>
                                      <w14:gs w14:pos="13000">
                                        <w14:srgbClr w14:val="5F5F5F"/>
                                      </w14:gs>
                                      <w14:gs w14:pos="21001">
                                        <w14:srgbClr w14:val="5F5F5F"/>
                                      </w14:gs>
                                      <w14:gs w14:pos="63000">
                                        <w14:srgbClr w14:val="FFFFFF"/>
                                      </w14:gs>
                                      <w14:gs w14:pos="67000">
                                        <w14:srgbClr w14:val="B2B2B2"/>
                                      </w14:gs>
                                      <w14:gs w14:pos="69000">
                                        <w14:srgbClr w14:val="292929"/>
                                      </w14:gs>
                                      <w14:gs w14:pos="82001">
                                        <w14:srgbClr w14:val="777777"/>
                                      </w14:gs>
                                      <w14:gs w14:pos="100000">
                                        <w14:srgbClr w14:val="EAEAEA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  <w:t>SIMERIA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  <a:scene3d>
                          <a:camera prst="legacyPerspectiveTopLeft"/>
                          <a:lightRig rig="legacyNormal3" dir="r"/>
                        </a:scene3d>
                        <a:sp3d extrusionH="201600" prstMaterial="legacyMetal"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2" o:spid="_x0000_s1026" type="#_x0000_t202" style="width:87.7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" filled="f" stroked="f">
                <o:lock v:ext="edit" shapetype="t"/>
                <v:textbox style="mso-fit-shape-to-text:t">
                  <w:txbxContent>
                    <w:p w:rsidR="00EA502B" w:rsidRPr="0075157D" w:rsidRDefault="00EA502B" w:rsidP="00EA502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</w:pPr>
                      <w:r w:rsidRPr="00EA502B">
                        <w:rPr>
                          <w:color w:val="CBCBCB"/>
                          <w:sz w:val="32"/>
                          <w:szCs w:val="32"/>
                          <w14:textFill>
                            <w14:gradFill>
                              <w14:gsLst>
                                <w14:gs w14:pos="0">
                                  <w14:srgbClr w14:val="CBCBCB"/>
                                </w14:gs>
                                <w14:gs w14:pos="13000">
                                  <w14:srgbClr w14:val="5F5F5F"/>
                                </w14:gs>
                                <w14:gs w14:pos="21001">
                                  <w14:srgbClr w14:val="5F5F5F"/>
                                </w14:gs>
                                <w14:gs w14:pos="63000">
                                  <w14:srgbClr w14:val="FFFFFF"/>
                                </w14:gs>
                                <w14:gs w14:pos="67000">
                                  <w14:srgbClr w14:val="B2B2B2"/>
                                </w14:gs>
                                <w14:gs w14:pos="69000">
                                  <w14:srgbClr w14:val="292929"/>
                                </w14:gs>
                                <w14:gs w14:pos="82001">
                                  <w14:srgbClr w14:val="777777"/>
                                </w14:gs>
                                <w14:gs w14:pos="100000">
                                  <w14:srgbClr w14:val="EAEAEA"/>
                                </w14:gs>
                              </w14:gsLst>
                              <w14:lin w14:ang="5400000" w14:scaled="1"/>
                            </w14:gradFill>
                          </w14:textFill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  <w:t>SIMERIA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EA502B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EA502B" w:rsidRPr="00EA502B" w:rsidRDefault="00EA502B" w:rsidP="00EA50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EA502B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EA502B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EA502B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EA502B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EA502B" w:rsidRPr="00EA502B" w:rsidRDefault="00EA502B" w:rsidP="00EA50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EA502B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EA502B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EA502B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EA502B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  <w:t xml:space="preserve">        e-mail : </w:t>
      </w:r>
      <w:hyperlink r:id="rId6" w:history="1">
        <w:r w:rsidRPr="00EA502B">
          <w:rPr>
            <w:rFonts w:ascii="Times New Roman" w:eastAsia="Times New Roman" w:hAnsi="Times New Roman" w:cs="Times New Roman"/>
            <w:b/>
            <w:bCs/>
            <w:sz w:val="16"/>
            <w:szCs w:val="16"/>
            <w:u w:val="single"/>
            <w:lang w:val="it-IT"/>
          </w:rPr>
          <w:t>colegiulsaligny_simeria@yahoo.com</w:t>
        </w:r>
      </w:hyperlink>
    </w:p>
    <w:p w:rsidR="00EA502B" w:rsidRPr="00EA502B" w:rsidRDefault="00EA502B" w:rsidP="00EA50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EA502B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EA502B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EA502B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  <w:t xml:space="preserve">        </w:t>
      </w:r>
      <w:r w:rsidRPr="00EA502B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EA502B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EA502B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EA502B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EA502B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</w:p>
    <w:p w:rsidR="00EA502B" w:rsidRPr="00EA502B" w:rsidRDefault="00EA502B" w:rsidP="00EA50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EA502B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_____________________________________________________________________________________________________________________</w:t>
      </w:r>
    </w:p>
    <w:p w:rsidR="00EA502B" w:rsidRPr="00EA502B" w:rsidRDefault="00EA502B" w:rsidP="00EA502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EA502B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EA502B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EA502B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EA502B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EA502B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EA502B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</w:p>
    <w:p w:rsidR="00EA502B" w:rsidRPr="00EA502B" w:rsidRDefault="00EA502B" w:rsidP="00EA502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EA502B" w:rsidRPr="00EA502B" w:rsidRDefault="00EA502B" w:rsidP="00EA502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EA502B" w:rsidRPr="00EA502B" w:rsidRDefault="00EA502B" w:rsidP="00EA502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EA502B" w:rsidRPr="00EA502B" w:rsidRDefault="00EA502B" w:rsidP="00EA502B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</w:p>
    <w:p w:rsidR="00EA502B" w:rsidRPr="00EA502B" w:rsidRDefault="00EA502B" w:rsidP="00EA502B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</w:p>
    <w:p w:rsidR="00EA502B" w:rsidRPr="00EA502B" w:rsidRDefault="00EA502B" w:rsidP="00EA502B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EA502B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Domnule Inspector Scolar General,</w:t>
      </w:r>
    </w:p>
    <w:p w:rsidR="00EA502B" w:rsidRPr="00EA502B" w:rsidRDefault="00EA502B" w:rsidP="00EA502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EA502B" w:rsidRPr="00EA502B" w:rsidRDefault="00EA502B" w:rsidP="00EA502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EA502B" w:rsidRPr="00EA502B" w:rsidRDefault="00EA502B" w:rsidP="00EA502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EA502B" w:rsidRPr="00EA502B" w:rsidRDefault="00EA502B" w:rsidP="00EA502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EA502B" w:rsidRPr="00EA502B" w:rsidRDefault="00EA502B" w:rsidP="00EA502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EA502B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EA502B"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 xml:space="preserve">Subsemnatul , Pascu Liviu  , in calitate de director  al Colegiului Tehnic de Transport Feroviar “Anghel Saligny” Simeria , va rog sa aprobati constituirea centrului de examen de certificare a competentelor profesionale pentru obtinerea certificatului de calificare profesionala  nivel </w:t>
      </w: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>5</w:t>
      </w:r>
      <w:r w:rsidRPr="00EA502B"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>.</w:t>
      </w:r>
    </w:p>
    <w:p w:rsidR="00EA502B" w:rsidRPr="00EA502B" w:rsidRDefault="00EA502B" w:rsidP="00EA50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EA502B"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 xml:space="preserve">Unitatea noastra scolara este cuprinsa in programul Phare – TVET ca centru de aplicatie si indeplineste conditiile obligatorii pentru asigurarea calitatii examenului de certificare a competentelor profesionale , stabilite in  Metodologia de organizare si desfasurare a examenului de certificare a competentelor profesionale pentru obtinerea certificatului de calificare profesionala  nivel </w:t>
      </w: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>5</w:t>
      </w:r>
      <w:r w:rsidRPr="00EA502B"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>.</w:t>
      </w:r>
    </w:p>
    <w:p w:rsidR="00EA502B" w:rsidRPr="00EA502B" w:rsidRDefault="00EA502B" w:rsidP="00EA50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EA502B" w:rsidRPr="00EA502B" w:rsidRDefault="00EA502B" w:rsidP="00EA50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EA502B" w:rsidRPr="00EA502B" w:rsidRDefault="00EA502B" w:rsidP="00EA50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EA502B" w:rsidRPr="00EA502B" w:rsidRDefault="00EA502B" w:rsidP="00EA50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EA502B" w:rsidRPr="00EA502B" w:rsidRDefault="00EA502B" w:rsidP="00EA50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EA502B" w:rsidRPr="00EA502B" w:rsidRDefault="00EA502B" w:rsidP="00EA502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EA502B"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>DIRECTOR ,</w:t>
      </w:r>
    </w:p>
    <w:p w:rsidR="00EA502B" w:rsidRPr="00EA502B" w:rsidRDefault="00EA502B" w:rsidP="00EA502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EA502B"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>ing.Pascu Liviu</w:t>
      </w:r>
    </w:p>
    <w:p w:rsidR="00EA502B" w:rsidRPr="00EA502B" w:rsidRDefault="00EA502B" w:rsidP="00EA502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EA502B" w:rsidRPr="00EA502B" w:rsidRDefault="00EA502B" w:rsidP="00EA502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EA502B" w:rsidRPr="00EA502B" w:rsidRDefault="00EA502B" w:rsidP="00EA502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EA502B" w:rsidRPr="00EA502B" w:rsidRDefault="00EA502B" w:rsidP="00EA502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EA502B" w:rsidRPr="00EA502B" w:rsidRDefault="00EA502B" w:rsidP="00EA502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EA502B" w:rsidRPr="00EA502B" w:rsidRDefault="00EA502B" w:rsidP="00EA50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EA502B" w:rsidRPr="00EA502B" w:rsidRDefault="00EA502B" w:rsidP="00EA50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EA502B" w:rsidRPr="00EA502B" w:rsidRDefault="00EA502B" w:rsidP="00EA50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EA502B" w:rsidRPr="00EA502B" w:rsidRDefault="00EA502B" w:rsidP="00EA50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EA502B" w:rsidRPr="00EA502B" w:rsidRDefault="00EA502B" w:rsidP="00EA50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EA502B" w:rsidRPr="00EA502B" w:rsidRDefault="00EA502B" w:rsidP="00EA50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EA502B" w:rsidRPr="00EA502B" w:rsidRDefault="00EA502B" w:rsidP="00EA50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EA502B" w:rsidRPr="00EA502B" w:rsidRDefault="00EA502B" w:rsidP="00EA50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EA502B" w:rsidRPr="00EA502B" w:rsidRDefault="00EA502B" w:rsidP="00EA50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EA502B" w:rsidRPr="00EA502B" w:rsidRDefault="00EA502B" w:rsidP="00EA50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EA502B" w:rsidRPr="00EA502B" w:rsidRDefault="00EA502B" w:rsidP="00EA50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605D00" w:rsidRDefault="00605D00"/>
    <w:sectPr w:rsidR="00605D00" w:rsidSect="004741E9">
      <w:pgSz w:w="12240" w:h="15840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02B"/>
    <w:rsid w:val="00045411"/>
    <w:rsid w:val="00054340"/>
    <w:rsid w:val="001A02BB"/>
    <w:rsid w:val="002752E8"/>
    <w:rsid w:val="002C3BF9"/>
    <w:rsid w:val="00605D00"/>
    <w:rsid w:val="00624B71"/>
    <w:rsid w:val="00B51A7A"/>
    <w:rsid w:val="00D400BA"/>
    <w:rsid w:val="00EA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6C39AC-2ABB-4CE8-A093-95684464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A502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olegiulsaligny_simeri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566DB58D-4D1F-4F82-B99B-39052F0B506E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</TotalTime>
  <Pages>2</Pages>
  <Words>215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</cp:revision>
  <dcterms:created xsi:type="dcterms:W3CDTF">2015-03-23T12:24:00Z</dcterms:created>
  <dcterms:modified xsi:type="dcterms:W3CDTF">2015-03-23T12:25:00Z</dcterms:modified>
</cp:coreProperties>
</file>